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57C5" w14:textId="77777777" w:rsidR="000B09CB" w:rsidRDefault="000B09CB" w:rsidP="000B0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Roger CHAMBERLEYN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4C26DB89" w14:textId="77777777" w:rsidR="000B09CB" w:rsidRDefault="000B09CB" w:rsidP="000B09CB">
      <w:pPr>
        <w:pStyle w:val="NoSpacing"/>
        <w:rPr>
          <w:rFonts w:cs="Times New Roman"/>
          <w:szCs w:val="24"/>
        </w:rPr>
      </w:pPr>
    </w:p>
    <w:p w14:paraId="09C0EEBD" w14:textId="77777777" w:rsidR="000B09CB" w:rsidRDefault="000B09CB" w:rsidP="000B09CB">
      <w:pPr>
        <w:pStyle w:val="NoSpacing"/>
        <w:rPr>
          <w:rFonts w:cs="Times New Roman"/>
          <w:szCs w:val="24"/>
        </w:rPr>
      </w:pPr>
    </w:p>
    <w:p w14:paraId="49938594" w14:textId="77777777" w:rsidR="000B09CB" w:rsidRDefault="000B09CB" w:rsidP="000B0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 made a plaint of debt against Simon </w:t>
      </w:r>
      <w:proofErr w:type="spellStart"/>
      <w:r>
        <w:rPr>
          <w:rFonts w:cs="Times New Roman"/>
          <w:szCs w:val="24"/>
        </w:rPr>
        <w:t>Aleynson</w:t>
      </w:r>
      <w:proofErr w:type="spellEnd"/>
      <w:r>
        <w:rPr>
          <w:rFonts w:cs="Times New Roman"/>
          <w:szCs w:val="24"/>
        </w:rPr>
        <w:t xml:space="preserve"> of Norwich, tailor(q.v.),</w:t>
      </w:r>
    </w:p>
    <w:p w14:paraId="3B784C18" w14:textId="77777777" w:rsidR="000B09CB" w:rsidRDefault="000B09CB" w:rsidP="000B0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110BF995" w14:textId="77777777" w:rsidR="000B09CB" w:rsidRDefault="000B09CB" w:rsidP="000B0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137279D6" w14:textId="77777777" w:rsidR="000B09CB" w:rsidRDefault="000B09CB" w:rsidP="000B09CB">
      <w:pPr>
        <w:pStyle w:val="NoSpacing"/>
        <w:rPr>
          <w:rFonts w:cs="Times New Roman"/>
          <w:szCs w:val="24"/>
        </w:rPr>
      </w:pPr>
    </w:p>
    <w:p w14:paraId="29B8BCC4" w14:textId="77777777" w:rsidR="000B09CB" w:rsidRDefault="000B09CB" w:rsidP="000B09CB">
      <w:pPr>
        <w:pStyle w:val="NoSpacing"/>
        <w:rPr>
          <w:rFonts w:cs="Times New Roman"/>
          <w:szCs w:val="24"/>
        </w:rPr>
      </w:pPr>
    </w:p>
    <w:p w14:paraId="2F2E839F" w14:textId="77777777" w:rsidR="000B09CB" w:rsidRDefault="000B09CB" w:rsidP="000B0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1C593B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7B70E" w14:textId="77777777" w:rsidR="000B09CB" w:rsidRDefault="000B09CB" w:rsidP="009139A6">
      <w:r>
        <w:separator/>
      </w:r>
    </w:p>
  </w:endnote>
  <w:endnote w:type="continuationSeparator" w:id="0">
    <w:p w14:paraId="7F7A207C" w14:textId="77777777" w:rsidR="000B09CB" w:rsidRDefault="000B09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CA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4C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3D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51408" w14:textId="77777777" w:rsidR="000B09CB" w:rsidRDefault="000B09CB" w:rsidP="009139A6">
      <w:r>
        <w:separator/>
      </w:r>
    </w:p>
  </w:footnote>
  <w:footnote w:type="continuationSeparator" w:id="0">
    <w:p w14:paraId="560D4A0E" w14:textId="77777777" w:rsidR="000B09CB" w:rsidRDefault="000B09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9D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F7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8C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9CB"/>
    <w:rsid w:val="000666E0"/>
    <w:rsid w:val="000B09C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FB455"/>
  <w15:chartTrackingRefBased/>
  <w15:docId w15:val="{8875B2E7-95E1-46FB-BCBB-164A21CD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0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2023-09-08T10:04:00Z</dcterms:created>
  <dcterms:modified xsi:type="dcterms:W3CDTF">2023-09-08T10:04:00Z</dcterms:modified>
</cp:coreProperties>
</file>